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F4344" w14:textId="77777777" w:rsidR="006F360B" w:rsidRPr="00690BA6" w:rsidRDefault="006F360B" w:rsidP="006F360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MAISTRE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AE46969" w14:textId="77777777" w:rsidR="006F360B" w:rsidRDefault="006F360B" w:rsidP="006F36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7ACB598" w14:textId="77777777" w:rsidR="006F360B" w:rsidRDefault="006F360B" w:rsidP="006F36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BF3089" w14:textId="77777777" w:rsidR="006F360B" w:rsidRDefault="006F360B" w:rsidP="006F36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B5A09B" w14:textId="77777777" w:rsidR="006F360B" w:rsidRDefault="006F360B" w:rsidP="006F360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6EDF33EC" w14:textId="77777777" w:rsidR="006F360B" w:rsidRDefault="006F360B" w:rsidP="006F360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3D7C7DE" w14:textId="77777777" w:rsidR="006F360B" w:rsidRDefault="006F360B" w:rsidP="006F360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81B4F1E" w14:textId="77777777" w:rsidR="006F360B" w:rsidRDefault="006F360B" w:rsidP="006F360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AB6DF9B" w14:textId="77777777" w:rsidR="006F360B" w:rsidRDefault="006F360B" w:rsidP="006F360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4AD0F81" w14:textId="77777777" w:rsidR="006F360B" w:rsidRDefault="006F360B" w:rsidP="006F360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16 April 2021</w:t>
      </w:r>
    </w:p>
    <w:p w14:paraId="56A5C0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E2BAD" w14:textId="77777777" w:rsidR="006F360B" w:rsidRDefault="006F360B" w:rsidP="009139A6">
      <w:r>
        <w:separator/>
      </w:r>
    </w:p>
  </w:endnote>
  <w:endnote w:type="continuationSeparator" w:id="0">
    <w:p w14:paraId="203778EA" w14:textId="77777777" w:rsidR="006F360B" w:rsidRDefault="006F36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7E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63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81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1515" w14:textId="77777777" w:rsidR="006F360B" w:rsidRDefault="006F360B" w:rsidP="009139A6">
      <w:r>
        <w:separator/>
      </w:r>
    </w:p>
  </w:footnote>
  <w:footnote w:type="continuationSeparator" w:id="0">
    <w:p w14:paraId="22C42320" w14:textId="77777777" w:rsidR="006F360B" w:rsidRDefault="006F36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237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F2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08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60B"/>
    <w:rsid w:val="000666E0"/>
    <w:rsid w:val="002510B7"/>
    <w:rsid w:val="005C130B"/>
    <w:rsid w:val="006F36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3EE41"/>
  <w15:chartTrackingRefBased/>
  <w15:docId w15:val="{52C80C79-7829-40BC-924A-0097D4B1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2021-05-31T18:46:00Z</dcterms:created>
  <dcterms:modified xsi:type="dcterms:W3CDTF">2021-05-31T18:46:00Z</dcterms:modified>
</cp:coreProperties>
</file>